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0E4C1" w14:textId="77777777" w:rsidR="005A0D27" w:rsidRDefault="005A0D27" w:rsidP="005A0D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OSBERNE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62D4B167" w14:textId="77777777" w:rsidR="005A0D27" w:rsidRDefault="005A0D27" w:rsidP="005A0D27">
      <w:pPr>
        <w:pStyle w:val="NoSpacing"/>
        <w:rPr>
          <w:rFonts w:cs="Times New Roman"/>
          <w:szCs w:val="24"/>
        </w:rPr>
      </w:pPr>
    </w:p>
    <w:p w14:paraId="14A6AED6" w14:textId="77777777" w:rsidR="005A0D27" w:rsidRDefault="005A0D27" w:rsidP="005A0D27">
      <w:pPr>
        <w:pStyle w:val="NoSpacing"/>
        <w:rPr>
          <w:rFonts w:cs="Times New Roman"/>
          <w:szCs w:val="24"/>
        </w:rPr>
      </w:pPr>
    </w:p>
    <w:p w14:paraId="598E093A" w14:textId="77777777" w:rsidR="005A0D27" w:rsidRDefault="005A0D27" w:rsidP="005A0D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Maldon</w:t>
      </w:r>
      <w:proofErr w:type="spellEnd"/>
      <w:r>
        <w:rPr>
          <w:rFonts w:cs="Times New Roman"/>
          <w:szCs w:val="24"/>
        </w:rPr>
        <w:t>, Essex, into</w:t>
      </w:r>
    </w:p>
    <w:p w14:paraId="3904ECD5" w14:textId="77777777" w:rsidR="005A0D27" w:rsidRDefault="005A0D27" w:rsidP="005A0D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0CFE7D66" w14:textId="77777777" w:rsidR="005A0D27" w:rsidRDefault="005A0D27" w:rsidP="005A0D2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p.37)</w:t>
      </w:r>
    </w:p>
    <w:p w14:paraId="1A1D799D" w14:textId="77777777" w:rsidR="005A0D27" w:rsidRDefault="005A0D27" w:rsidP="005A0D27">
      <w:pPr>
        <w:pStyle w:val="NoSpacing"/>
        <w:rPr>
          <w:rFonts w:cs="Times New Roman"/>
          <w:szCs w:val="24"/>
        </w:rPr>
      </w:pPr>
    </w:p>
    <w:p w14:paraId="77CF416A" w14:textId="77777777" w:rsidR="005A0D27" w:rsidRDefault="005A0D27" w:rsidP="005A0D27">
      <w:pPr>
        <w:pStyle w:val="NoSpacing"/>
        <w:rPr>
          <w:rFonts w:cs="Times New Roman"/>
          <w:szCs w:val="24"/>
        </w:rPr>
      </w:pPr>
    </w:p>
    <w:p w14:paraId="650D875A" w14:textId="77777777" w:rsidR="005A0D27" w:rsidRPr="00DA7C32" w:rsidRDefault="005A0D27" w:rsidP="005A0D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January 2023</w:t>
      </w:r>
    </w:p>
    <w:p w14:paraId="19C08513" w14:textId="530E6DAC" w:rsidR="00BA00AB" w:rsidRPr="005A0D27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A0D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C999" w14:textId="77777777" w:rsidR="005A0D27" w:rsidRDefault="005A0D27" w:rsidP="009139A6">
      <w:r>
        <w:separator/>
      </w:r>
    </w:p>
  </w:endnote>
  <w:endnote w:type="continuationSeparator" w:id="0">
    <w:p w14:paraId="0C239816" w14:textId="77777777" w:rsidR="005A0D27" w:rsidRDefault="005A0D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2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5E1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9E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ED91" w14:textId="77777777" w:rsidR="005A0D27" w:rsidRDefault="005A0D27" w:rsidP="009139A6">
      <w:r>
        <w:separator/>
      </w:r>
    </w:p>
  </w:footnote>
  <w:footnote w:type="continuationSeparator" w:id="0">
    <w:p w14:paraId="4420536B" w14:textId="77777777" w:rsidR="005A0D27" w:rsidRDefault="005A0D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9A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94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89B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D27"/>
    <w:rsid w:val="000666E0"/>
    <w:rsid w:val="002510B7"/>
    <w:rsid w:val="005A0D2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9C6A8"/>
  <w15:chartTrackingRefBased/>
  <w15:docId w15:val="{B97F7E36-D9DB-409D-8536-0B7B9585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2023-01-07T20:42:00Z</dcterms:created>
  <dcterms:modified xsi:type="dcterms:W3CDTF">2023-01-07T20:43:00Z</dcterms:modified>
</cp:coreProperties>
</file>